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463E5" w14:textId="77777777" w:rsidR="00DF55F7" w:rsidRDefault="00DF55F7" w:rsidP="00DF5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PHILPOT</w:t>
      </w:r>
      <w:r>
        <w:rPr>
          <w:rFonts w:ascii="Times New Roman" w:hAnsi="Times New Roman" w:cs="Times New Roman"/>
        </w:rPr>
        <w:t xml:space="preserve">     (fl.1484)</w:t>
      </w:r>
    </w:p>
    <w:p w14:paraId="60D94A0A" w14:textId="77777777" w:rsidR="00DF55F7" w:rsidRDefault="00DF55F7" w:rsidP="00DF55F7">
      <w:pPr>
        <w:rPr>
          <w:rFonts w:ascii="Times New Roman" w:hAnsi="Times New Roman" w:cs="Times New Roman"/>
        </w:rPr>
      </w:pPr>
    </w:p>
    <w:p w14:paraId="0AFA5999" w14:textId="77777777" w:rsidR="00DF55F7" w:rsidRDefault="00DF55F7" w:rsidP="00DF55F7">
      <w:pPr>
        <w:rPr>
          <w:rFonts w:ascii="Times New Roman" w:hAnsi="Times New Roman" w:cs="Times New Roman"/>
        </w:rPr>
      </w:pPr>
    </w:p>
    <w:p w14:paraId="61EA6188" w14:textId="77777777" w:rsidR="00843150" w:rsidRDefault="00843150" w:rsidP="00843150">
      <w:pPr>
        <w:pStyle w:val="NoSpacing"/>
      </w:pPr>
      <w:r>
        <w:tab/>
        <w:t>1483</w:t>
      </w:r>
      <w:r>
        <w:tab/>
        <w:t>He made a plaint of debt against Thomas Gedyn of Chilham, Kent(q.v.),</w:t>
      </w:r>
    </w:p>
    <w:p w14:paraId="77AC9670" w14:textId="77777777" w:rsidR="00843150" w:rsidRDefault="00843150" w:rsidP="00843150">
      <w:pPr>
        <w:pStyle w:val="NoSpacing"/>
      </w:pPr>
      <w:r>
        <w:tab/>
      </w:r>
      <w:r>
        <w:tab/>
        <w:t>and Robert Elys of Chilham(q.v.).</w:t>
      </w:r>
    </w:p>
    <w:p w14:paraId="0999875B" w14:textId="255D46BB" w:rsidR="00843150" w:rsidRDefault="00843150" w:rsidP="0084315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</w:p>
    <w:p w14:paraId="414BEEA4" w14:textId="77777777" w:rsidR="00DF55F7" w:rsidRDefault="00DF55F7" w:rsidP="00DF5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Robert Segger(q.v.) and John Atkyn(q.v.),</w:t>
      </w:r>
    </w:p>
    <w:p w14:paraId="190EDBED" w14:textId="77777777" w:rsidR="00DF55F7" w:rsidRDefault="00DF55F7" w:rsidP="00DF5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both of Chilham, Kent.</w:t>
      </w:r>
    </w:p>
    <w:p w14:paraId="6A17DE79" w14:textId="77777777" w:rsidR="00DF55F7" w:rsidRDefault="00DF55F7" w:rsidP="00DF5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0BEBDD2" w14:textId="77777777" w:rsidR="00DF55F7" w:rsidRDefault="00DF55F7" w:rsidP="00DF55F7">
      <w:pPr>
        <w:rPr>
          <w:rFonts w:ascii="Times New Roman" w:hAnsi="Times New Roman" w:cs="Times New Roman"/>
        </w:rPr>
      </w:pPr>
    </w:p>
    <w:p w14:paraId="2084F06A" w14:textId="77777777" w:rsidR="00DF55F7" w:rsidRDefault="00DF55F7" w:rsidP="00DF55F7">
      <w:pPr>
        <w:rPr>
          <w:rFonts w:ascii="Times New Roman" w:hAnsi="Times New Roman" w:cs="Times New Roman"/>
        </w:rPr>
      </w:pPr>
    </w:p>
    <w:p w14:paraId="2707E528" w14:textId="77777777" w:rsidR="00DF55F7" w:rsidRDefault="00DF55F7" w:rsidP="00DF5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September 2018</w:t>
      </w:r>
    </w:p>
    <w:p w14:paraId="72644C03" w14:textId="3F3E0669" w:rsidR="00843150" w:rsidRDefault="00843150" w:rsidP="00DF55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8 December 2023</w:t>
      </w:r>
    </w:p>
    <w:p w14:paraId="1FB4E363" w14:textId="56AE7245" w:rsidR="00843150" w:rsidRPr="00E71FC3" w:rsidRDefault="00B74135" w:rsidP="00E71FC3">
      <w:pPr>
        <w:pStyle w:val="NoSpacing"/>
      </w:pPr>
      <w:r>
        <w:t xml:space="preserve"> </w:t>
      </w: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C8FD5" w14:textId="77777777" w:rsidR="00DF55F7" w:rsidRDefault="00DF55F7" w:rsidP="00E71FC3">
      <w:r>
        <w:separator/>
      </w:r>
    </w:p>
  </w:endnote>
  <w:endnote w:type="continuationSeparator" w:id="0">
    <w:p w14:paraId="74DE77B6" w14:textId="77777777" w:rsidR="00DF55F7" w:rsidRDefault="00DF55F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9F5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3FF04" w14:textId="77777777" w:rsidR="00DF55F7" w:rsidRDefault="00DF55F7" w:rsidP="00E71FC3">
      <w:r>
        <w:separator/>
      </w:r>
    </w:p>
  </w:footnote>
  <w:footnote w:type="continuationSeparator" w:id="0">
    <w:p w14:paraId="0CE176C1" w14:textId="77777777" w:rsidR="00DF55F7" w:rsidRDefault="00DF55F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5F7"/>
    <w:rsid w:val="001A7C09"/>
    <w:rsid w:val="00577BD5"/>
    <w:rsid w:val="00656CBA"/>
    <w:rsid w:val="006A1F77"/>
    <w:rsid w:val="00733BE7"/>
    <w:rsid w:val="00843150"/>
    <w:rsid w:val="00AB52E8"/>
    <w:rsid w:val="00B16D3F"/>
    <w:rsid w:val="00B74135"/>
    <w:rsid w:val="00BB41AC"/>
    <w:rsid w:val="00DF55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8E2EB"/>
  <w15:chartTrackingRefBased/>
  <w15:docId w15:val="{7551180D-706D-440B-B7EF-405189EE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5F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431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2018-10-24T21:01:00Z</dcterms:created>
  <dcterms:modified xsi:type="dcterms:W3CDTF">2023-12-08T09:11:00Z</dcterms:modified>
</cp:coreProperties>
</file>